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208290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E57E9" w14:paraId="1E1B1FE7"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E57E9">
            <w:rPr>
              <w:rStyle w:val="eSPISCCParagraphDefaultFont"/>
              <w:rFonts w:eastAsiaTheme="minorHAnsi"/>
            </w:rPr>
            <w:t>Općinski sud u Puli - Pola</w:t>
          </w:r>
        </w:sdtContent>
      </w:sdt>
      <w:r w:rsidR="001349C2">
        <w:rPr>
          <w:rStyle w:val="PozadinaSvijetloZelena"/>
          <w:noProof w:val="false"/>
          <w:shd w:val="clear" w:color="auto" w:fill="auto"/>
        </w:rPr>
        <w:t xml:space="preserve"> </w:t>
      </w:r>
    </w:p>
    <w:p w:rsidR="005D2A7B" w:rsidP="001349C2" w:rsidRDefault="004E57E9" w14:paraId="11A3AE66" w14:textId="463C07C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E57E9">
            <w:rPr>
              <w:rStyle w:val="eSPISCCParagraphDefaultFont"/>
              <w:rFonts w:eastAsiaTheme="minorHAnsi"/>
            </w:rPr>
            <w:t>Svetog Teodora 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4E57E9" w14:paraId="0AB90533" w14:textId="009011B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E57E9">
            <w:rPr>
              <w:rStyle w:val="eSPISCCParagraphDefaultFont"/>
              <w:rFonts w:eastAsiaTheme="minorHAnsi"/>
            </w:rPr>
            <w:t>52100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E57E9">
            <w:rPr>
              <w:rStyle w:val="eSPISCCParagraphDefaultFont"/>
              <w:rFonts w:eastAsiaTheme="minorHAnsi"/>
            </w:rPr>
            <w:t>Pula</w:t>
          </w:r>
        </w:sdtContent>
      </w:sdt>
    </w:p>
    <w:p w:rsidR="000E43A6" w:rsidP="00610735" w:rsidRDefault="000E43A6" w14:paraId="36FDCB73" w14:textId="77777777">
      <w:pPr>
        <w:spacing w:after="0"/>
      </w:pPr>
    </w:p>
    <w:p w:rsidRPr="00176071" w:rsidR="00176071" w:rsidP="00610735" w:rsidRDefault="000E43A6" w14:paraId="4172BCF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E57E9" w:rsidR="004E57E9">
            <w:rPr>
              <w:rStyle w:val="eSPISCCParagraphDefaultFont"/>
              <w:rFonts w:eastAsiaTheme="minorHAnsi"/>
            </w:rPr>
            <w:t>Pp-2174/2025</w:t>
          </w:r>
        </w:sdtContent>
      </w:sdt>
      <w:r w:rsidR="00176071">
        <w:t xml:space="preserve">                                                        </w:t>
      </w:r>
    </w:p>
    <w:p w:rsidRPr="0041581F" w:rsidR="0041581F" w:rsidP="000F1677" w:rsidRDefault="00610735" w14:paraId="69C72BE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E57E9" w:rsidR="004E57E9">
            <w:rPr>
              <w:rStyle w:val="eSPISCCParagraphDefaultFont"/>
              <w:rFonts w:eastAsiaTheme="minorHAnsi"/>
            </w:rPr>
            <w:t>Šahzudin Mulalić i dr.</w:t>
          </w:r>
        </w:sdtContent>
      </w:sdt>
      <w:r w:rsidR="003A5A69">
        <w:t xml:space="preserve"> </w:t>
      </w:r>
    </w:p>
    <w:p w:rsidRPr="00610735" w:rsidR="00176071" w:rsidP="000F1677" w:rsidRDefault="00176071" w14:paraId="18ED6D7B" w14:textId="789ED416">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E57E9" w:rsidR="004E57E9">
            <w:rPr>
              <w:rStyle w:val="eSPISCCParagraphDefaultFont"/>
              <w:rFonts w:eastAsiaTheme="minorHAnsi"/>
            </w:rPr>
            <w:t>članka 10. stavka 1. točke 3., članka 10. stavka 1. točke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BF83CD9"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78DD29C"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46D59D16"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E57E9" w14:paraId="4D42FADE" w14:textId="652D1DE4">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zaštiti od nasilja u obitelji (2017)">
            <w:listItem w:displayText="Zakona o zaštiti od nasilja u obitelji (2017)" w:value="Zakona o zaštiti od nasilja u obitelji (2017)"/>
          </w:comboBox>
        </w:sdtPr>
        <w:sdtEndPr>
          <w:rPr>
            <w:rStyle w:val="eSPISCCParagraphDefaultFont"/>
            <w:rFonts w:eastAsia="Calibri"/>
          </w:rPr>
        </w:sdtEndPr>
        <w:sdtContent>
          <w:r w:rsidRPr="004E57E9">
            <w:rPr>
              <w:rStyle w:val="eSPISCCParagraphDefaultFont"/>
              <w:rFonts w:eastAsiaTheme="minorHAnsi"/>
            </w:rPr>
            <w:t>Zakona o zaštiti od nasilja u obitelji (2017)</w:t>
          </w:r>
        </w:sdtContent>
      </w:sdt>
      <w:r w:rsidR="00D073D1">
        <w:rPr>
          <w:rFonts w:eastAsia="Calibri" w:cs="Times New Roman"/>
          <w:noProof/>
        </w:rPr>
        <w:t xml:space="preserve"> </w:t>
      </w:r>
    </w:p>
    <w:p w:rsidR="00D7095E" w:rsidP="00D7095E" w:rsidRDefault="00D7095E" w14:paraId="1D9EECAB" w14:textId="77777777">
      <w:pPr>
        <w:keepNext/>
        <w:spacing w:after="0"/>
        <w:jc w:val="center"/>
        <w:rPr>
          <w:b/>
          <w:caps/>
          <w:spacing w:val="100"/>
        </w:rPr>
      </w:pPr>
    </w:p>
    <w:p w:rsidR="00D7095E" w:rsidP="00D7095E" w:rsidRDefault="00D7095E" w14:paraId="74EA23AD" w14:textId="77777777">
      <w:pPr>
        <w:keepNext/>
        <w:spacing w:after="0"/>
        <w:jc w:val="center"/>
        <w:rPr>
          <w:b/>
          <w:caps/>
          <w:spacing w:val="100"/>
        </w:rPr>
      </w:pPr>
    </w:p>
    <w:p w:rsidR="004E57E9" w:rsidP="00D7095E" w:rsidRDefault="004E57E9" w14:paraId="58656242" w14:textId="77777777">
      <w:pPr>
        <w:keepNext/>
        <w:spacing w:after="0"/>
        <w:jc w:val="center"/>
        <w:rPr>
          <w:b/>
          <w:caps/>
          <w:spacing w:val="100"/>
        </w:rPr>
      </w:pPr>
    </w:p>
    <w:p w:rsidR="00176071" w:rsidP="00D7095E" w:rsidRDefault="00176071" w14:paraId="55678F98" w14:textId="0EE0929E">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0FC9BDB" w14:textId="77777777">
      <w:pPr>
        <w:keepNext/>
        <w:spacing w:after="0"/>
        <w:jc w:val="center"/>
        <w:rPr>
          <w:b/>
          <w:caps/>
          <w:spacing w:val="100"/>
        </w:rPr>
      </w:pPr>
    </w:p>
    <w:p w:rsidRPr="000F1677" w:rsidR="000F1677" w:rsidP="000F1677" w:rsidRDefault="000F1677" w14:paraId="75F3C7AB" w14:textId="5C6D5114">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E57E9" w:rsidR="004E57E9">
            <w:rPr>
              <w:rStyle w:val="eSPISCCParagraphDefaultFont"/>
              <w:rFonts w:eastAsiaTheme="minorHAnsi"/>
            </w:rPr>
            <w:t>Šahzudin Mulalić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E57E9" w:rsidR="004E57E9">
            <w:rPr>
              <w:rStyle w:val="eSPISCCParagraphDefaultFont"/>
              <w:rFonts w:eastAsiaTheme="minorHAnsi"/>
            </w:rPr>
            <w:t>30.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E57E9" w:rsidR="004E57E9">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E57E9" w:rsidR="004E57E9">
            <w:rPr>
              <w:rStyle w:val="eSPISCCParagraphDefaultFont"/>
              <w:rFonts w:eastAsiaTheme="minorHAnsi"/>
            </w:rPr>
            <w:t>Svetog Teodora 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E57E9" w:rsidR="004E57E9">
            <w:rPr>
              <w:rStyle w:val="eSPISCCParagraphDefaultFont"/>
              <w:rFonts w:eastAsiaTheme="minorHAnsi"/>
            </w:rPr>
            <w:t>Pula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E57E9" w:rsidR="004E57E9">
            <w:rPr>
              <w:rStyle w:val="eSPISCCParagraphDefaultFont"/>
              <w:rFonts w:eastAsiaTheme="minorHAnsi"/>
            </w:rPr>
            <w:t>broj 5, 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E57E9" w:rsidR="004E57E9">
            <w:rPr>
              <w:rStyle w:val="eSPISCCParagraphDefaultFont"/>
              <w:rFonts w:eastAsiaTheme="minorHAnsi"/>
            </w:rPr>
            <w:t>članka 10. stavka 1. točke 3., članka 10. stavka 1. točke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zaštiti od nasilja u obitelji (2017)">
            <w:listItem w:displayText="Zakona o zaštiti od nasilja u obitelji (2017)" w:value="Zakona o zaštiti od nasilja u obitelji (2017)"/>
          </w:comboBox>
        </w:sdtPr>
        <w:sdtEndPr>
          <w:rPr>
            <w:rStyle w:val="eSPISCCParagraphDefaultFont"/>
          </w:rPr>
        </w:sdtEndPr>
        <w:sdtContent>
          <w:r w:rsidRPr="004E57E9" w:rsidR="004E57E9">
            <w:rPr>
              <w:rStyle w:val="eSPISCCParagraphDefaultFont"/>
              <w:rFonts w:eastAsiaTheme="minorHAnsi"/>
            </w:rPr>
            <w:t>Zakona o zaštiti od nasilja u obitelji (2017)</w:t>
          </w:r>
        </w:sdtContent>
      </w:sdt>
      <w:r w:rsidR="001745C2">
        <w:rPr>
          <w:rStyle w:val="PozadinaSvijetloZelena"/>
        </w:rPr>
        <w:t xml:space="preserve"> </w:t>
      </w:r>
    </w:p>
    <w:p w:rsidRPr="00176071" w:rsidR="00176071" w:rsidP="00176071" w:rsidRDefault="00176071" w14:paraId="243FE449"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2257898" w14:textId="68CC45A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w:listItem w:displayText=" 107/07" w:value=" 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E57E9" w:rsidR="004E57E9">
            <w:rPr>
              <w:rStyle w:val="eSPISCCParagraphDefaultFont"/>
              <w:rFonts w:eastAsiaTheme="minorHAnsi"/>
            </w:rPr>
            <w:t xml:space="preserve"> 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2904246" w14:textId="77777777">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14:paraId="634B5636"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5C374D3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176071" w:rsidRDefault="00176071" w14:paraId="509999D5"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Pr="00176071" w:rsidR="004E57E9" w:rsidP="00176071" w:rsidRDefault="004E57E9" w14:paraId="2D780BBB" w14:textId="77777777">
      <w:pPr>
        <w:spacing w:after="0"/>
        <w:ind w:firstLine="708"/>
        <w:jc w:val="both"/>
        <w:rPr>
          <w:rFonts w:eastAsia="Times New Roman" w:cs="Times New Roman"/>
          <w:lang w:eastAsia="hr-HR"/>
        </w:rPr>
      </w:pPr>
    </w:p>
    <w:p w:rsidR="00176071" w:rsidP="00176071" w:rsidRDefault="00176071" w14:paraId="2FAF6755" w14:textId="77777777">
      <w:pPr>
        <w:spacing w:after="0"/>
      </w:pPr>
    </w:p>
    <w:p w:rsidRPr="0041581F" w:rsidR="0041581F" w:rsidP="00A70E0A" w:rsidRDefault="0041581F" w14:paraId="771BF161"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E57E9" w:rsidR="004E57E9">
            <w:rPr>
              <w:rStyle w:val="eSPISCCParagraphDefaultFont"/>
              <w:rFonts w:eastAsiaTheme="minorHAnsi"/>
            </w:rPr>
            <w:t>Puli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E57E9" w:rsidR="004E57E9">
            <w:rPr>
              <w:rStyle w:val="eSPISCCParagraphDefaultFont"/>
              <w:rFonts w:eastAsiaTheme="minorHAnsi"/>
            </w:rPr>
            <w:t>7. srpnja 2026.</w:t>
          </w:r>
        </w:sdtContent>
      </w:sdt>
      <w:r w:rsidRPr="0041581F">
        <w:rPr>
          <w:rFonts w:eastAsia="Calibri" w:cs="Times New Roman"/>
        </w:rPr>
        <w:t xml:space="preserve"> </w:t>
      </w:r>
    </w:p>
    <w:p w:rsidRPr="0041581F" w:rsidR="0041581F" w:rsidP="0041581F" w:rsidRDefault="0041581F" w14:paraId="06081DB6" w14:textId="358A73E7">
      <w:pPr>
        <w:keepNext/>
        <w:spacing w:after="0"/>
        <w:ind w:left="5329"/>
        <w:contextualSpacing/>
        <w:rPr>
          <w:rFonts w:cs="Times New Roman"/>
          <w:noProof/>
        </w:rPr>
      </w:pPr>
      <w:r w:rsidRPr="0041581F">
        <w:rPr>
          <w:rFonts w:cs="Times New Roman"/>
          <w:noProof/>
        </w:rPr>
        <w:t xml:space="preserve">          </w:t>
      </w:r>
      <w:r w:rsidR="004E57E9">
        <w:rPr>
          <w:rFonts w:cs="Times New Roman"/>
          <w:noProof/>
        </w:rPr>
        <w:t xml:space="preserve">      </w:t>
      </w:r>
      <w:r w:rsidRPr="0041581F">
        <w:rPr>
          <w:rFonts w:cs="Times New Roman"/>
          <w:noProof/>
        </w:rPr>
        <w:t>Sudac</w:t>
      </w:r>
    </w:p>
    <w:p w:rsidR="0041581F" w:rsidP="0041581F" w:rsidRDefault="004E57E9" w14:paraId="0068922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E57E9">
            <w:rPr>
              <w:rStyle w:val="eSPISCCParagraphDefaultFont"/>
              <w:rFonts w:eastAsiaTheme="minorHAnsi"/>
            </w:rPr>
            <w:t>Tatjana Japundžić Prović</w:t>
          </w:r>
        </w:sdtContent>
      </w:sdt>
    </w:p>
    <w:p w:rsidRPr="0041581F" w:rsidR="006F62A9" w:rsidP="006F62A9" w:rsidRDefault="006F62A9" w14:paraId="46BCB7FE" w14:textId="77777777">
      <w:pPr>
        <w:keepNext/>
        <w:spacing w:after="0"/>
        <w:contextualSpacing/>
        <w:rPr>
          <w:rFonts w:cs="Times New Roman"/>
          <w:noProof/>
        </w:rPr>
      </w:pPr>
    </w:p>
    <w:p w:rsidRPr="0041581F" w:rsidR="00176071" w:rsidP="000F1677" w:rsidRDefault="006F62A9" w14:paraId="50EB577A"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9341EC7" w14:textId="77777777">
      <w:r>
        <w:separator/>
      </w:r>
    </w:p>
  </w:endnote>
  <w:endnote w:type="continuationSeparator" w:id="0">
    <w:p w:rsidR="008D1415" w:rsidP="00537B78" w:rsidRDefault="008D1415" w14:paraId="2396A64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2D2ACE1"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573EEF4E"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DFF70CE" w14:textId="77777777">
      <w:r>
        <w:separator/>
      </w:r>
    </w:p>
  </w:footnote>
  <w:footnote w:type="continuationSeparator" w:id="0">
    <w:p w:rsidR="008D1415" w:rsidP="00537B78" w:rsidRDefault="008D1415" w14:paraId="5A94A6A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71C598B"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E57E9" w:rsidR="004E57E9">
          <w:rPr>
            <w:rStyle w:val="eSPISCCParagraphDefaultFont"/>
          </w:rPr>
          <w:t>18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E57E9" w:rsidR="004E57E9">
          <w:rPr>
            <w:rStyle w:val="eSPISCCParagraphDefaultFont"/>
          </w:rPr>
          <w:t>Pp-2174/2025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oNotDisplayPageBoundaries/>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57E9"/>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7F758D"/>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2D1"/>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DEAA0D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E25BF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922D1"/>
    <w:rsid w:val="009C203C"/>
    <w:rsid w:val="009E5D09"/>
    <w:rsid w:val="00A35B62"/>
    <w:rsid w:val="00AB0B20"/>
    <w:rsid w:val="00B31B98"/>
    <w:rsid w:val="00B51F9D"/>
    <w:rsid w:val="00C2171A"/>
    <w:rsid w:val="00C647F0"/>
    <w:rsid w:val="00CB0F87"/>
    <w:rsid w:val="00CC30E8"/>
    <w:rsid w:val="00CE74A1"/>
    <w:rsid w:val="00CF08C6"/>
    <w:rsid w:val="00DC0A90"/>
    <w:rsid w:val="00E25BF7"/>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Pula</izvorni_sadrzaj>
    <derivirana_varijabla naziv="DomainObject.UcesnikSudskeRadnje.Adresa.Naselje_1">Pula</derivirana_varijabla>
  </DomainObject.UcesnikSudskeRadnje.Adresa.Naselje>
  <DomainObject.UcesnikSudskeRadnje.Adresa.PostBroj>
    <izvorni_sadrzaj>52100</izvorni_sadrzaj>
    <derivirana_varijabla naziv="DomainObject.UcesnikSudskeRadnje.Adresa.PostBroj_1">52100</derivirana_varijabla>
  </DomainObject.UcesnikSudskeRadnje.Adresa.PostBroj>
  <DomainObject.UcesnikSudskeRadnje.Adresa.UlicaIKBR>
    <izvorni_sadrzaj>Radićeva 12</izvorni_sadrzaj>
    <derivirana_varijabla naziv="DomainObject.UcesnikSudskeRadnje.Adresa.UlicaIKBR_1">Radićeva 12</derivirana_varijabla>
  </DomainObject.UcesnikSudskeRadnje.Adresa.UlicaIKBR>
  <DomainObject.UcesnikSudskeRadnje.Naziv>
    <izvorni_sadrzaj>Šahzudin Mulalić</izvorni_sadrzaj>
    <derivirana_varijabla naziv="DomainObject.UcesnikSudskeRadnje.Naziv_1">Šahzudin Mulalić</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broj 5, 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srpnja 2026.</izvorni_sadrzaj>
    <derivirana_varijabla naziv="DomainObject.UcesnikSudskeRadnje.SudskaRadnja.PlaniraniZavrsetakDatum_1">30. srpnja 2026.</derivirana_varijabla>
  </DomainObject.UcesnikSudskeRadnje.SudskaRadnja.PlaniraniZavrsetakDatum>
  <DomainObject.UcesnikSudskeRadnje.SudskaRadnja.PlaniraniPocetakDatum>
    <izvorni_sadrzaj>30. srpnja 2026.</izvorni_sadrzaj>
    <derivirana_varijabla naziv="DomainObject.UcesnikSudskeRadnje.SudskaRadnja.PlaniraniPocetakDatum_1">30.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2174</izvorni_sadrzaj>
    <derivirana_varijabla naziv="DomainObject.Predmet.Broj_1">2174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studenog 2025.</izvorni_sadrzaj>
    <derivirana_varijabla naziv="DomainObject.Predmet.DatumIzradeOptuznogAkta_1">24. studenog 2025.</derivirana_varijabla>
  </DomainObject.Predmet.DatumIzradeOptuznogAkta>
  <DomainObject.Predmet.DatumIzradeOptuznogAktaFormated>
    <izvorni_sadrzaj>24.11.2025.</izvorni_sadrzaj>
    <derivirana_varijabla naziv="DomainObject.Predmet.DatumIzradeOptuznogAktaFormated_1">24.11.2025.</derivirana_varijabla>
  </DomainObject.Predmet.DatumIzradeOptuznogAktaFormated>
  <DomainObject.Predmet.DatumOsnivanja>
    <izvorni_sadrzaj>4. prosinca 2025.</izvorni_sadrzaj>
    <derivirana_varijabla naziv="DomainObject.Predmet.DatumOsnivanja_1">4.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prosinca 2025.</izvorni_sadrzaj>
    <derivirana_varijabla naziv="DomainObject.Predmet.DatumPrimitkaOptuznogAkta_1">3.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1982.</izvorni_sadrzaj>
    <derivirana_varijabla naziv="DomainObject.Predmet.OkrivljenikFizickaOsoba.DatumRodjenja_1">1. siječnja 1982.</derivirana_varijabla>
  </DomainObject.Predmet.OkrivljenikFizickaOsoba.DatumRodjenja>
  <DomainObject.Predmet.OkrivljenikFizickaOsoba.DatumRodjenjaFormated>
    <izvorni_sadrzaj>1.1.1982.</izvorni_sadrzaj>
    <derivirana_varijabla naziv="DomainObject.Predmet.OkrivljenikFizickaOsoba.DatumRodjenjaFormated_1">1.1.1982.</derivirana_varijabla>
  </DomainObject.Predmet.OkrivljenikFizickaOsoba.DatumRodjenjaFormated>
  <DomainObject.Predmet.OkrivljenikFizickaOsoba.Ime>
    <izvorni_sadrzaj>Azemina</izvorni_sadrzaj>
    <derivirana_varijabla naziv="DomainObject.Predmet.OkrivljenikFizickaOsoba.Ime_1">Azemina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MAGLAJ - BIH</izvorni_sadrzaj>
    <derivirana_varijabla naziv="DomainObject.Predmet.OkrivljenikFizickaOsoba.MjestoRodjenja_1">MAGLAJ - BIH</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Azemina Mulalić</izvorni_sadrzaj>
    <derivirana_varijabla naziv="DomainObject.Predmet.OkrivljenikFizickaOsoba.Naziv_1">Azemina Mulalić</derivirana_varijabla>
  </DomainObject.Predmet.OkrivljenikFizickaOsoba.Naziv>
  <DomainObject.Predmet.OkrivljenikFizickaOsoba.Prezime>
    <izvorni_sadrzaj>Mulalić</izvorni_sadrzaj>
    <derivirana_varijabla naziv="DomainObject.Predmet.OkrivljenikFizickaOsoba.Prezime_1">Mulalić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42111783897</izvorni_sadrzaj>
    <derivirana_varijabla naziv="DomainObject.Predmet.OkrivljenikFizickaOsoba.Oib_1">42111783897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Pp-2174/2025</izvorni_sadrzaj>
    <derivirana_varijabla naziv="DomainObject.Predmet.OznakaBroj_1">Pp-2174/2025</derivirana_varijabla>
  </DomainObject.Predmet.OznakaBroj>
  <DomainObject.Predmet.OznakaBrojOptuznogAkta>
    <izvorni_sadrzaj>511-08-21-25-1</izvorni_sadrzaj>
    <derivirana_varijabla naziv="DomainObject.Predmet.OznakaBrojOptuznogAkta_1">511-08-21-25-1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Šahzudin Mulalić zastupanog po punomoćniku Azemina Mulalić; Marijana Grbac; Azemina Mulalić zastupane po punomoćniku Šahzudin Mulalić; Biljana Grozdanić</izvorni_sadrzaj>
    <derivirana_varijabla naziv="DomainObject.Predmet.ProtustrankaFormated_1">  Šahzudin Mulalić zastupanog po punomoćniku Azemina Mulalić; Marijana Grbac; Azemina Mulalić zastupane po punomoćniku Šahzudin Mulalić; Biljana Grozdanić</derivirana_varijabla>
  </DomainObject.Predmet.ProtustrankaFormated>
  <DomainObject.Predmet.ProtustrankaFormatedOIB>
    <izvorni_sadrzaj>  Šahzudin Mulalić, OIB 00940715474 zastupanog po punomoćniku Azemina Mulalić; Marijana Grbac; Azemina Mulalić, OIB 42111783897 zastupane po punomoćniku Šahzudin Mulalić; Biljana Grozdanić</izvorni_sadrzaj>
    <derivirana_varijabla naziv="DomainObject.Predmet.ProtustrankaFormatedOIB_1">  Šahzudin Mulalić, OIB 00940715474 zastupanog po punomoćniku Azemina Mulalić; Marijana Grbac; Azemina Mulalić, OIB 42111783897 zastupane po punomoćniku Šahzudin Mulalić; Biljana Grozdanić</derivirana_varijabla>
  </DomainObject.Predmet.ProtustrankaFormatedOIB>
  <DomainObject.Predmet.ProtustrankaFormatedWithAdress>
    <izvorni_sadrzaj> Šahzudin Mulalić, Radićeva 12, 52100 Pula zastupanog po punomoćniku Azemina Mulalić; Marijana Grbac; Azemina Mulalić, Radićeva Ulica - Via Stjepan Radić 12, 52100 Pula zastupane po punomoćniku Šahzudin Mulalić; Biljana Grozdanić</izvorni_sadrzaj>
    <derivirana_varijabla naziv="DomainObject.Predmet.ProtustrankaFormatedWithAdress_1"> Šahzudin Mulalić, Radićeva 12, 52100 Pula zastupanog po punomoćniku Azemina Mulalić; Marijana Grbac; Azemina Mulalić, Radićeva Ulica - Via Stjepan Radić 12, 52100 Pula zastupane po punomoćniku Šahzudin Mulalić; Biljana Grozdanić</derivirana_varijabla>
  </DomainObject.Predmet.ProtustrankaFormatedWithAdress>
  <DomainObject.Predmet.ProtustrankaFormatedWithAdressOIB>
    <izvorni_sadrzaj> Šahzudin Mulalić, OIB 00940715474, Radićeva 12, 52100 Pula zastupanog po punomoćniku Azemina Mulalić; Marijana Grbac; Azemina Mulalić, OIB 42111783897, Radićeva Ulica - Via Stjepan Radić 12, 52100 Pula zastupane po punomoćniku Šahzudin Mulalić; Biljana Grozdanić</izvorni_sadrzaj>
    <derivirana_varijabla naziv="DomainObject.Predmet.ProtustrankaFormatedWithAdressOIB_1"> Šahzudin Mulalić, OIB 00940715474, Radićeva 12, 52100 Pula zastupanog po punomoćniku Azemina Mulalić; Marijana Grbac; Azemina Mulalić, OIB 42111783897, Radićeva Ulica - Via Stjepan Radić 12, 52100 Pula zastupane po punomoćniku Šahzudin Mulalić; Biljana Grozdanić</derivirana_varijabla>
  </DomainObject.Predmet.ProtustrankaFormatedWithAdressOIB>
  <DomainObject.Predmet.ProtustrankaWithAdress>
    <izvorni_sadrzaj>Šahzudin Mulalić Radićeva 12, 52100 Pula, Azemina Mulalić Radićeva Ulica - Via Stjepan Radić 12, 52100 Pula</izvorni_sadrzaj>
    <derivirana_varijabla naziv="DomainObject.Predmet.ProtustrankaWithAdress_1">Šahzudin Mulalić Radićeva 12, 52100 Pula, Azemina Mulalić Radićeva Ulica - Via Stjepan Radić 12, 52100 Pula</derivirana_varijabla>
  </DomainObject.Predmet.ProtustrankaWithAdress>
  <DomainObject.Predmet.ProtustrankaWithAdressOIB>
    <izvorni_sadrzaj>Šahzudin Mulalić, OIB 00940715474, Radićeva 12, 52100 Pula, Azemina Mulalić, OIB 42111783897, Radićeva Ulica - Via Stjepan Radić 12, 52100 Pula</izvorni_sadrzaj>
    <derivirana_varijabla naziv="DomainObject.Predmet.ProtustrankaWithAdressOIB_1">Šahzudin Mulalić, OIB 00940715474, Radićeva 12, 52100 Pula, Azemina Mulalić, OIB 42111783897, Radićeva Ulica - Via Stjepan Radić 12, 52100 Pula</derivirana_varijabla>
  </DomainObject.Predmet.ProtustrankaWithAdressOIB>
  <DomainObject.Predmet.ProtustrankaNazivFormated>
    <izvorni_sadrzaj>Šahzudin Mulalić,Azemina Mulalić</izvorni_sadrzaj>
    <derivirana_varijabla naziv="DomainObject.Predmet.ProtustrankaNazivFormated_1">Šahzudin Mulalić,Azemina Mulalić</derivirana_varijabla>
    <derivirana_varijabla naziv="Padez">Šahzudin Mulalić,Azemina Mulalić</derivirana_varijabla>
  </DomainObject.Predmet.ProtustrankaNazivFormated>
  <DomainObject.Predmet.ProtustrankaNazivFormatedOIB>
    <izvorni_sadrzaj>Šahzudin Mulalić, OIB 00940715474,Azemina Mulalić, OIB 42111783897</izvorni_sadrzaj>
    <derivirana_varijabla naziv="DomainObject.Predmet.ProtustrankaNazivFormatedOIB_1">Šahzudin Mulalić, OIB 00940715474,Azemina Mulalić, OIB 42111783897</derivirana_varijabla>
  </DomainObject.Predmet.ProtustrankaNazivFormatedOIB>
  <DomainObject.Predmet.PunomocnikOstecenika>
    <izvorni_sadrzaj>Marijana Grbac</izvorni_sadrzaj>
    <derivirana_varijabla naziv="DomainObject.Predmet.PunomocnikOstecenika_1">Marijana Grbac</derivirana_varijabla>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Tatjana Japundžić Prović</izvorni_sadrzaj>
    <derivirana_varijabla naziv="DomainObject.Predmet.Referada.Sudac_1">Tatjana Japundžić Prović</derivirana_varijabla>
    <derivirana_varijabla naziv="Dativ">Tatjana Japundžić Prović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Pula</izvorni_sadrzaj>
    <derivirana_varijabla naziv="DomainObject.Predmet.StrankaFormated_1">  Policijska postaja Pula</derivirana_varijabla>
  </DomainObject.Predmet.StrankaFormated>
  <DomainObject.Predmet.StrankaFormatedOIB>
    <izvorni_sadrzaj>  Policijska postaja Pula</izvorni_sadrzaj>
    <derivirana_varijabla naziv="DomainObject.Predmet.StrankaFormatedOIB_1">  Policijska postaja Pula</derivirana_varijabla>
  </DomainObject.Predmet.StrankaFormatedOIB>
  <DomainObject.Predmet.StrankaFormatedWithAdress>
    <izvorni_sadrzaj> Policijska postaja Pula, Trg Republike 1, 52100 Pula</izvorni_sadrzaj>
    <derivirana_varijabla naziv="DomainObject.Predmet.StrankaFormatedWithAdress_1"> Policijska postaja Pula, Trg Republike 1, 52100 Pula</derivirana_varijabla>
  </DomainObject.Predmet.StrankaFormatedWithAdress>
  <DomainObject.Predmet.StrankaFormatedWithAdressOIB>
    <izvorni_sadrzaj> Policijska postaja Pula, Trg Republike 1, 52100 Pula</izvorni_sadrzaj>
    <derivirana_varijabla naziv="DomainObject.Predmet.StrankaFormatedWithAdressOIB_1"> Policijska postaja Pula, Trg Republike 1, 52100 Pula</derivirana_varijabla>
  </DomainObject.Predmet.StrankaFormatedWithAdressOIB>
  <DomainObject.Predmet.StrankaWithAdress>
    <izvorni_sadrzaj>Policijska postaja Pula Trg Republike 1,52100 Pula</izvorni_sadrzaj>
    <derivirana_varijabla naziv="DomainObject.Predmet.StrankaWithAdress_1">Policijska postaja Pula Trg Republike 1,52100 Pula</derivirana_varijabla>
  </DomainObject.Predmet.StrankaWithAdress>
  <DomainObject.Predmet.StrankaWithAdressOIB>
    <izvorni_sadrzaj>Policijska postaja Pula, Trg Republike 1,52100 Pula</izvorni_sadrzaj>
    <derivirana_varijabla naziv="DomainObject.Predmet.StrankaWithAdressOIB_1">Policijska postaja Pula, Trg Republike 1,52100 Pula</derivirana_varijabla>
  </DomainObject.Predmet.StrankaWithAdressOIB>
  <DomainObject.Predmet.StrankaNazivFormated>
    <izvorni_sadrzaj>Policijska postaja Pula</izvorni_sadrzaj>
    <derivirana_varijabla naziv="DomainObject.Predmet.StrankaNazivFormated_1">Policijska postaja Pula</derivirana_varijabla>
    <derivirana_varijabla naziv="Padez">Policijska postaja Pula</derivirana_varijabla>
  </DomainObject.Predmet.StrankaNazivFormated>
  <DomainObject.Predmet.StrankaNazivFormatedOIB>
    <izvorni_sadrzaj>Policijska postaja Pula</izvorni_sadrzaj>
    <derivirana_varijabla naziv="DomainObject.Predmet.StrankaNazivFormatedOIB_1">Policijska postaja Pula</derivirana_varijabla>
  </DomainObject.Predmet.StrankaNazivFormatedOIB>
  <DomainObject.Predmet.Sud.Adresa.Naselje>
    <izvorni_sadrzaj>Pula</izvorni_sadrzaj>
    <derivirana_varijabla naziv="DomainObject.Predmet.Sud.Adresa.Naselje_1">Pula</derivirana_varijabla>
  </DomainObject.Predmet.Sud.Adresa.Naselje>
  <DomainObject.Predmet.Sud.Adresa.NaseljeLokativ>
    <izvorni_sadrzaj>Puli</izvorni_sadrzaj>
    <derivirana_varijabla naziv="DomainObject.Predmet.Sud.Adresa.NaseljeLokativ_1">Puli</derivirana_varijabla>
  </DomainObject.Predmet.Sud.Adresa.NaseljeLokativ>
  <DomainObject.Predmet.Sud.Adresa.PostBroj>
    <izvorni_sadrzaj>52100</izvorni_sadrzaj>
    <derivirana_varijabla naziv="DomainObject.Predmet.Sud.Adresa.PostBroj_1">52100</derivirana_varijabla>
  </DomainObject.Predmet.Sud.Adresa.PostBroj>
  <DomainObject.Predmet.Sud.Adresa.UlicaIKBR>
    <izvorni_sadrzaj>Kranjčevićeva 8</izvorni_sadrzaj>
    <derivirana_varijabla naziv="DomainObject.Predmet.Sud.Adresa.UlicaIKBR_1">Svetog Teodora 2</derivirana_varijabla>
  </DomainObject.Predmet.Sud.Adresa.UlicaIKBR>
  <DomainObject.Predmet.Sud.Naziv>
    <izvorni_sadrzaj>Općinski sud u Puli - Pola</izvorni_sadrzaj>
    <derivirana_varijabla naziv="DomainObject.Predmet.Sud.Naziv_1">Općinski sud u Puli - Pola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 PULA</izvorni_sadrzaj>
    <derivirana_varijabla naziv="DomainObject.Predmet.UstrojstvenaJedinicaVodi.Naziv_1">Prekršajna pisarnica - PULA</derivirana_varijabla>
  </DomainObject.Predmet.UstrojstvenaJedinicaVodi.Naziv>
  <DomainObject.Predmet.UstrojstvenaJedinicaVodi.Oznaka>
    <izvorni_sadrzaj>PISPU</izvorni_sadrzaj>
    <derivirana_varijabla naziv="DomainObject.Predmet.UstrojstvenaJedinicaVodi.Oznaka_1">PISPU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Željka Juričko</izvorni_sadrzaj>
    <derivirana_varijabla naziv="DomainObject.Predmet.Zapisnicar_1">Željka Juričko</derivirana_varijabla>
    <derivirana_varijabla naziv="Padez">Željka Juričko</derivirana_varijabla>
  </DomainObject.Predmet.Zapisnicar>
  <DomainObject.Predmet.StrankaListFormated>
    <izvorni_sadrzaj>
      <item>Policijska postaja Pula</item>
    </izvorni_sadrzaj>
    <derivirana_varijabla naziv="DomainObject.Predmet.StrankaListFormated_1">
      <item>Policijska postaja Pula</item>
    </derivirana_varijabla>
  </DomainObject.Predmet.StrankaListFormated>
  <DomainObject.Predmet.StrankaListFormatedOIB>
    <izvorni_sadrzaj>
      <item>Policijska postaja Pula</item>
    </izvorni_sadrzaj>
    <derivirana_varijabla naziv="DomainObject.Predmet.StrankaListFormatedOIB_1">
      <item>Policijska postaja Pula</item>
    </derivirana_varijabla>
  </DomainObject.Predmet.StrankaListFormatedOIB>
  <DomainObject.Predmet.StrankaListFormatedWithAdress>
    <izvorni_sadrzaj>
      <item>Policijska postaja Pula, Trg Republike 1, 52100 Pula</item>
    </izvorni_sadrzaj>
    <derivirana_varijabla naziv="DomainObject.Predmet.StrankaListFormatedWithAdress_1">
      <item>Policijska postaja Pula, Trg Republike 1, 52100 Pula</item>
    </derivirana_varijabla>
  </DomainObject.Predmet.StrankaListFormatedWithAdress>
  <DomainObject.Predmet.StrankaListFormatedWithAdressOIB>
    <izvorni_sadrzaj>
      <item>Policijska postaja Pula, Trg Republike 1, 52100 Pula</item>
    </izvorni_sadrzaj>
    <derivirana_varijabla naziv="DomainObject.Predmet.StrankaListFormatedWithAdressOIB_1">
      <item>Policijska postaja Pula, Trg Republike 1, 52100 Pula</item>
    </derivirana_varijabla>
  </DomainObject.Predmet.StrankaListFormatedWithAdressOIB>
  <DomainObject.Predmet.StrankaListNazivFormated>
    <izvorni_sadrzaj>
      <item>Policijska postaja Pula</item>
    </izvorni_sadrzaj>
    <derivirana_varijabla naziv="DomainObject.Predmet.StrankaListNazivFormated_1">
      <item>Policijska postaja Pula</item>
    </derivirana_varijabla>
  </DomainObject.Predmet.StrankaListNazivFormated>
  <DomainObject.Predmet.StrankaListNazivFormatedOIB>
    <izvorni_sadrzaj>
      <item>Policijska postaja Pula</item>
    </izvorni_sadrzaj>
    <derivirana_varijabla naziv="DomainObject.Predmet.StrankaListNazivFormatedOIB_1">
      <item>Policijska postaja Pula</item>
    </derivirana_varijabla>
  </DomainObject.Predmet.StrankaListNazivFormatedOIB>
  <DomainObject.Predmet.ProtuStrankaListFormated>
    <izvorni_sadrzaj>
      <item>Šahzudin Mulalić zastupanog po punomoćniku Azemina Mulalić; Marijana Grbac</item>
      <item>Azemina Mulalić zastupane po punomoćniku Šahzudin Mulalić; Biljana Grozdanić</item>
    </izvorni_sadrzaj>
    <derivirana_varijabla naziv="DomainObject.Predmet.ProtuStrankaListFormated_1">
      <item>Šahzudin Mulalić zastupanog po punomoćniku Azemina Mulalić; Marijana Grbac</item>
      <item>Azemina Mulalić zastupane po punomoćniku Šahzudin Mulalić; Biljana Grozdanić</item>
    </derivirana_varijabla>
  </DomainObject.Predmet.ProtuStrankaListFormated>
  <DomainObject.Predmet.ProtuStrankaListFormatedOIB>
    <izvorni_sadrzaj>
      <item>Šahzudin Mulalić, OIB 00940715474 zastupanog po punomoćniku Azemina Mulalić; Marijana Grbac</item>
      <item>Azemina Mulalić, OIB 42111783897 zastupane po punomoćniku Šahzudin Mulalić; Biljana Grozdanić</item>
    </izvorni_sadrzaj>
    <derivirana_varijabla naziv="DomainObject.Predmet.ProtuStrankaListFormatedOIB_1">
      <item>Šahzudin Mulalić, OIB 00940715474 zastupanog po punomoćniku Azemina Mulalić; Marijana Grbac</item>
      <item>Azemina Mulalić, OIB 42111783897 zastupane po punomoćniku Šahzudin Mulalić; Biljana Grozdanić</item>
    </derivirana_varijabla>
  </DomainObject.Predmet.ProtuStrankaListFormatedOIB>
  <DomainObject.Predmet.ProtuStrankaListFormatedWithAdress>
    <izvorni_sadrzaj>
      <item>Šahzudin Mulalić, Radićeva 12, 52100 Pula zastupanog po punomoćniku Azemina Mulalić; Marijana Grbac</item>
      <item>Azemina Mulalić, Radićeva Ulica - Via Stjepan Radić 12, 52100 Pula zastupane po punomoćniku Šahzudin Mulalić; Biljana Grozdanić</item>
    </izvorni_sadrzaj>
    <derivirana_varijabla naziv="DomainObject.Predmet.ProtuStrankaListFormatedWithAdress_1">
      <item>Šahzudin Mulalić, Radićeva 12, 52100 Pula zastupanog po punomoćniku Azemina Mulalić; Marijana Grbac</item>
      <item>Azemina Mulalić, Radićeva Ulica - Via Stjepan Radić 12, 52100 Pula zastupane po punomoćniku Šahzudin Mulalić; Biljana Grozdanić</item>
    </derivirana_varijabla>
  </DomainObject.Predmet.ProtuStrankaListFormatedWithAdress>
  <DomainObject.Predmet.ProtuStrankaListFormatedWithAdressOIB>
    <izvorni_sadrzaj>
      <item>Šahzudin Mulalić, OIB 00940715474, Radićeva 12, 52100 Pula zastupanog po punomoćniku Azemina Mulalić; Marijana Grbac</item>
      <item>Azemina Mulalić, OIB 42111783897, Radićeva Ulica - Via Stjepan Radić 12, 52100 Pula zastupane po punomoćniku Šahzudin Mulalić; Biljana Grozdanić</item>
    </izvorni_sadrzaj>
    <derivirana_varijabla naziv="DomainObject.Predmet.ProtuStrankaListFormatedWithAdressOIB_1">
      <item>Šahzudin Mulalić, OIB 00940715474, Radićeva 12, 52100 Pula zastupanog po punomoćniku Azemina Mulalić; Marijana Grbac</item>
      <item>Azemina Mulalić, OIB 42111783897, Radićeva Ulica - Via Stjepan Radić 12, 52100 Pula zastupane po punomoćniku Šahzudin Mulalić; Biljana Grozdanić</item>
    </derivirana_varijabla>
  </DomainObject.Predmet.ProtuStrankaListFormatedWithAdressOIB>
  <DomainObject.Predmet.ProtuStrankaListNazivFormated>
    <izvorni_sadrzaj>
      <item>Šahzudin Mulalić</item>
      <item>Azemina Mulalić</item>
    </izvorni_sadrzaj>
    <derivirana_varijabla naziv="DomainObject.Predmet.ProtuStrankaListNazivFormated_1">
      <item>Šahzudin Mulalić</item>
      <item>Azemina Mulalić</item>
    </derivirana_varijabla>
  </DomainObject.Predmet.ProtuStrankaListNazivFormated>
  <DomainObject.Predmet.ProtuStrankaListNazivFormatedOIB>
    <izvorni_sadrzaj>
      <item>Šahzudin Mulalić, OIB 00940715474</item>
      <item>Azemina Mulalić, OIB 42111783897</item>
    </izvorni_sadrzaj>
    <derivirana_varijabla naziv="DomainObject.Predmet.ProtuStrankaListNazivFormatedOIB_1">
      <item>Šahzudin Mulalić, OIB 00940715474</item>
      <item>Azemina Mulalić, OIB 42111783897</item>
    </derivirana_varijabla>
  </DomainObject.Predmet.ProtuStrankaListNazivFormatedOIB>
  <DomainObject.Predmet.OstaliListFormated>
    <izvorni_sadrzaj>
      <item>Azemina Mulalić punomoćnica sudionika u postupku Šahzudin Mulalić</item>
      <item>Šahzudin Mulalić punomoćnik sudionika u postupku Azemina Mulalić</item>
      <item>Općinski sud u Puli - Pola</item>
      <item>Biljana Grozdanić punomoćnik sudionika u postupku Azemina Mulalić</item>
      <item>Općinsko državno odvjetništvo u Puli</item>
      <item>Marijana Grbac punomoćnik sudionika u postupku Šahzudin Mulalić</item>
    </izvorni_sadrzaj>
    <derivirana_varijabla naziv="DomainObject.Predmet.OstaliListFormated_1">
      <item>Azemina Mulalić punomoćnica sudionika u postupku Šahzudin Mulalić</item>
      <item>Šahzudin Mulalić punomoćnik sudionika u postupku Azemina Mulalić</item>
      <item>Općinski sud u Puli - Pola</item>
      <item>Biljana Grozdanić punomoćnik sudionika u postupku Azemina Mulalić</item>
      <item>Općinsko državno odvjetništvo u Puli</item>
      <item>Marijana Grbac punomoćnik sudionika u postupku Šahzudin Mulalić</item>
    </derivirana_varijabla>
    <derivirana_varijabla naziv="DrugaOsoba">
      <item>Azemina Mulalić punomoćnica sudionika u postupku Šahzudin Mulalić</item>
      <item>Šahzudin Mulalić punomoćnik sudionika u postupku Azemina Mulalić</item>
      <item>Općinski sud u Puli - Pola</item>
      <item>Biljana Grozdanić punomoćnik sudionika u postupku Azemina Mulalić</item>
      <item>Općinsko državno odvjetništvo u Puli</item>
      <item>Marijana Grbac punomoćnik sudionika u postupku Šahzudin Mulalić</item>
    </derivirana_varijabla>
  </DomainObject.Predmet.OstaliListFormated>
  <DomainObject.Predmet.OstaliListFormatedOIB>
    <izvorni_sadrzaj>
      <item>Azemina Mulalić, OIB 42111783897 punomoćnica sudionika u postupku Šahzudin Mulalić</item>
      <item>Šahzudin Mulalić, OIB 00940715474 punomoćnik sudionika u postupku Azemina Mulalić</item>
      <item>Općinski sud u Puli - Pola, OIB 38304616284</item>
      <item>Biljana Grozdanić, OIB 69604631261 punomoćnik sudionika u postupku Azemina Mulalić</item>
      <item>Općinsko državno odvjetništvo u Puli, OIB 52634238587</item>
      <item>Marijana Grbac, OIB 76787588020 punomoćnik sudionika u postupku Šahzudin Mulalić</item>
    </izvorni_sadrzaj>
    <derivirana_varijabla naziv="DomainObject.Predmet.OstaliListFormatedOIB_1">
      <item>Azemina Mulalić, OIB 42111783897 punomoćnica sudionika u postupku Šahzudin Mulalić</item>
      <item>Šahzudin Mulalić, OIB 00940715474 punomoćnik sudionika u postupku Azemina Mulalić</item>
      <item>Općinski sud u Puli - Pola, OIB 38304616284</item>
      <item>Biljana Grozdanić, OIB 69604631261 punomoćnik sudionika u postupku Azemina Mulalić</item>
      <item>Općinsko državno odvjetništvo u Puli, OIB 52634238587</item>
      <item>Marijana Grbac, OIB 76787588020 punomoćnik sudionika u postupku Šahzudin Mulalić</item>
    </derivirana_varijabla>
  </DomainObject.Predmet.OstaliListFormatedOIB>
  <DomainObject.Predmet.OstaliListFormatedWithAdress>
    <izvorni_sadrzaj>
      <item>Azemina Mulalić, Radićeva Ulica - Via Stjepan Radić 12, 52100 Pula punomoćnica sudionika u postupku Šahzudin Mulalić</item>
      <item>Šahzudin Mulalić, Radićeva 12, 52100 Pula punomoćnik sudionika u postupku Azemina Mulalić</item>
      <item>Općinski sud u Puli - Pola, Kranjčevićeva 8, 52100 Pula</item>
      <item>Biljana Grozdanić punomoćnik sudionika u postupku Azemina Mulalić</item>
      <item>Općinsko državno odvjetništvo u Puli, Rovinjska 2, 52100 Pula</item>
      <item>Marijana Grbac,  Anticova 9/III, 52100 Pula punomoćnik sudionika u postupku Šahzudin Mulalić</item>
    </izvorni_sadrzaj>
    <derivirana_varijabla naziv="DomainObject.Predmet.OstaliListFormatedWithAdress_1">
      <item>Azemina Mulalić, Radićeva Ulica - Via Stjepan Radić 12, 52100 Pula punomoćnica sudionika u postupku Šahzudin Mulalić</item>
      <item>Šahzudin Mulalić, Radićeva 12, 52100 Pula punomoćnik sudionika u postupku Azemina Mulalić</item>
      <item>Općinski sud u Puli - Pola, Kranjčevićeva 8, 52100 Pula</item>
      <item>Biljana Grozdanić punomoćnik sudionika u postupku Azemina Mulalić</item>
      <item>Općinsko državno odvjetništvo u Puli, Rovinjska 2, 52100 Pula</item>
      <item>Marijana Grbac,  Anticova 9/III, 52100 Pula punomoćnik sudionika u postupku Šahzudin Mulalić</item>
    </derivirana_varijabla>
  </DomainObject.Predmet.OstaliListFormatedWithAdress>
  <DomainObject.Predmet.OstaliListFormatedWithAdressOIB>
    <izvorni_sadrzaj>
      <item>Azemina Mulalić, OIB 42111783897, Radićeva Ulica - Via Stjepan Radić 12, 52100 Pula punomoćnica sudionika u postupku Šahzudin Mulalić</item>
      <item>Šahzudin Mulalić, OIB 00940715474, Radićeva 12, 52100 Pula punomoćnik sudionika u postupku Azemina Mulalić</item>
      <item>Općinski sud u Puli - Pola, OIB 38304616284, Kranjčevićeva 8, 52100 Pula</item>
      <item>Biljana Grozdanić, OIB 69604631261 punomoćnik sudionika u postupku Azemina Mulalić</item>
      <item>Općinsko državno odvjetništvo u Puli, OIB 52634238587, Rovinjska 2, 52100 Pula</item>
      <item>Marijana Grbac, OIB 76787588020,  Anticova 9/III, 52100 Pula punomoćnik sudionika u postupku Šahzudin Mulalić</item>
    </izvorni_sadrzaj>
    <derivirana_varijabla naziv="DomainObject.Predmet.OstaliListFormatedWithAdressOIB_1">
      <item>Azemina Mulalić, OIB 42111783897, Radićeva Ulica - Via Stjepan Radić 12, 52100 Pula punomoćnica sudionika u postupku Šahzudin Mulalić</item>
      <item>Šahzudin Mulalić, OIB 00940715474, Radićeva 12, 52100 Pula punomoćnik sudionika u postupku Azemina Mulalić</item>
      <item>Općinski sud u Puli - Pola, OIB 38304616284, Kranjčevićeva 8, 52100 Pula</item>
      <item>Biljana Grozdanić, OIB 69604631261 punomoćnik sudionika u postupku Azemina Mulalić</item>
      <item>Općinsko državno odvjetništvo u Puli, OIB 52634238587, Rovinjska 2, 52100 Pula</item>
      <item>Marijana Grbac, OIB 76787588020,  Anticova 9/III, 52100 Pula punomoćnik sudionika u postupku Šahzudin Mulalić</item>
    </derivirana_varijabla>
  </DomainObject.Predmet.OstaliListFormatedWithAdressOIB>
  <DomainObject.Predmet.OstaliListNazivFormated>
    <izvorni_sadrzaj>
      <item>Azemina Mulalić</item>
      <item>Šahzudin Mulalić</item>
      <item>Općinski sud u Puli - Pola</item>
      <item>Biljana Grozdanić</item>
      <item>Općinsko državno odvjetništvo u Puli</item>
      <item>Marijana Grbac</item>
    </izvorni_sadrzaj>
    <derivirana_varijabla naziv="DomainObject.Predmet.OstaliListNazivFormated_1">
      <item>Azemina Mulalić</item>
      <item>Šahzudin Mulalić</item>
      <item>Općinski sud u Puli - Pola</item>
      <item>Biljana Grozdanić</item>
      <item>Općinsko državno odvjetništvo u Puli</item>
      <item>Marijana Grbac</item>
    </derivirana_varijabla>
  </DomainObject.Predmet.OstaliListNazivFormated>
  <DomainObject.Predmet.OstaliListNazivFormatedOIB>
    <izvorni_sadrzaj>
      <item>Azemina Mulalić, OIB 42111783897</item>
      <item>Šahzudin Mulalić, OIB 00940715474</item>
      <item>Općinski sud u Puli - Pola, OIB 38304616284</item>
      <item>Biljana Grozdanić, OIB 69604631261</item>
      <item>Općinsko državno odvjetništvo u Puli, OIB 52634238587</item>
      <item>Marijana Grbac, OIB 76787588020</item>
    </izvorni_sadrzaj>
    <derivirana_varijabla naziv="DomainObject.Predmet.OstaliListNazivFormatedOIB_1">
      <item>Azemina Mulalić, OIB 42111783897</item>
      <item>Šahzudin Mulalić, OIB 00940715474</item>
      <item>Općinski sud u Puli - Pola, OIB 38304616284</item>
      <item>Biljana Grozdanić, OIB 69604631261</item>
      <item>Općinsko državno odvjetništvo u Puli, OIB 52634238587</item>
      <item>Marijana Grbac, OIB 76787588020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10, 10, 10, 10</izvorni_sadrzaj>
    <derivirana_varijabla naziv="DomainObject.Predmet.ClanakZakona_1">10, 10, 10, 10</derivirana_varijabla>
  </DomainObject.Predmet.ClanakZakona>
  <DomainObject.Predmet.ClanakZakonaFull>
    <izvorni_sadrzaj>članka 10. stavka 1. točke 3., članka 10. stavka 1. točke 1., članka 10. stavka 1. točke 1., članka 10. stavka 1. točke 3.</izvorni_sadrzaj>
    <derivirana_varijabla naziv="DomainObject.Predmet.ClanakZakonaFull_1">članka 10. stavka 1. točke 3., članka 10. stavka 1. točke 1.</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7. srpnja 2026.</izvorni_sadrzaj>
    <derivirana_varijabla naziv="DomainObject.Datum_1">7. srpnja 2026.</derivirana_varijabla>
  </DomainObject.Datum>
  <DomainObject.PoslovniBrojDokumenta>
    <izvorni_sadrzaj/>
    <derivirana_varijabla naziv="DomainObject.PoslovniBrojDokumenta_1"/>
  </DomainObject.PoslovniBrojDokumenta>
  <DomainObject.Predmet.StrankaIDrugi>
    <izvorni_sadrzaj>Policijska postaja Pula</izvorni_sadrzaj>
    <derivirana_varijabla naziv="DomainObject.Predmet.StrankaIDrugi_1">Policijska postaja Pula</derivirana_varijabla>
  </DomainObject.Predmet.StrankaIDrugi>
  <DomainObject.Predmet.ProtustrankaIDrugi>
    <izvorni_sadrzaj>Šahzudin Mulalić i dr.</izvorni_sadrzaj>
    <derivirana_varijabla naziv="DomainObject.Predmet.ProtustrankaIDrugi_1">Šahzudin Mulalić i dr.</derivirana_varijabla>
  </DomainObject.Predmet.ProtustrankaIDrugi>
  <DomainObject.Predmet.StrankaIDrugiAdressOIB>
    <izvorni_sadrzaj>Policijska postaja Pula, Trg Republike 1, 52100 Pula</izvorni_sadrzaj>
    <derivirana_varijabla naziv="DomainObject.Predmet.StrankaIDrugiAdressOIB_1">Policijska postaja Pula, Trg Republike 1, 52100 Pula</derivirana_varijabla>
  </DomainObject.Predmet.StrankaIDrugiAdressOIB>
  <DomainObject.Predmet.ProtustrankaIDrugiAdressOIB>
    <izvorni_sadrzaj>Šahzudin Mulalić, OIB 00940715474, Radićeva 12, 52100 Pula i dr.</izvorni_sadrzaj>
    <derivirana_varijabla naziv="DomainObject.Predmet.ProtustrankaIDrugiAdressOIB_1">Šahzudin Mulalić, OIB 00940715474, Radićeva 12, 52100 Pula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Šahzudin Mulalić</item>
      <item>Azemina Mulalić</item>
      <item>Policijska postaja Pula</item>
      <item>Azemina Mulalić</item>
      <item>Šahzudin Mulalić</item>
      <item>Općinski sud u Puli - Pola</item>
      <item>Biljana Grozdanić</item>
      <item>Općinsko državno odvjetništvo u Puli</item>
      <item>Marijana Grbac</item>
    </izvorni_sadrzaj>
    <derivirana_varijabla naziv="DomainObject.Predmet.SudioniciListNaziv_1">
      <item>Šahzudin Mulalić</item>
      <item>Azemina Mulalić</item>
      <item>Policijska postaja Pula</item>
      <item>Azemina Mulalić</item>
      <item>Šahzudin Mulalić</item>
      <item>Općinski sud u Puli - Pola</item>
      <item>Biljana Grozdanić</item>
      <item>Općinsko državno odvjetništvo u Puli</item>
      <item>Marijana Grbac</item>
    </derivirana_varijabla>
    <derivirana_varijabla naziv="OstaliSudionici">
      <item>Šahzudin Mulalić</item>
      <item>Azemina Mulalić</item>
      <item>Policijska postaja Pula</item>
      <item>Azemina Mulalić</item>
      <item>Šahzudin Mulalić</item>
      <item>Općinski sud u Puli - Pola</item>
      <item>Biljana Grozdanić</item>
      <item>Općinsko državno odvjetništvo u Puli</item>
      <item>Marijana Grbac</item>
    </derivirana_varijabla>
  </DomainObject.Predmet.SudioniciListNaziv>
  <DomainObject.Predmet.SudioniciListAdressOIB>
    <izvorni_sadrzaj>
      <item>Šahzudin Mulalić, OIB 00940715474, Radićeva 12,52100 Pula</item>
      <item>Azemina Mulalić, OIB 42111783897, Radićeva Ulica - Via Stjepan Radić 12,52100 Pula</item>
      <item>Policijska postaja Pula, Trg Republike 1,52100 Pula</item>
      <item>Azemina Mulalić, OIB 42111783897, Radićeva Ulica - Via Stjepan Radić 12,52100 Pula</item>
      <item>Šahzudin Mulalić, OIB 00940715474, Radićeva 12,52100 Pula</item>
      <item>Općinski sud u Puli - Pola, OIB 38304616284, Kranjčevićeva 8,52100 Pula</item>
      <item>Biljana Grozdanić, OIB 69604631261</item>
      <item>Općinsko državno odvjetništvo u Puli, OIB 52634238587, Rovinjska 2,52100 Pula</item>
      <item>Marijana Grbac, OIB 76787588020,  Anticova 9/III,52100 Pula</item>
    </izvorni_sadrzaj>
    <derivirana_varijabla naziv="DomainObject.Predmet.SudioniciListAdressOIB_1">
      <item>Šahzudin Mulalić, OIB 00940715474, Radićeva 12,52100 Pula</item>
      <item>Azemina Mulalić, OIB 42111783897, Radićeva Ulica - Via Stjepan Radić 12,52100 Pula</item>
      <item>Policijska postaja Pula, Trg Republike 1,52100 Pula</item>
      <item>Azemina Mulalić, OIB 42111783897, Radićeva Ulica - Via Stjepan Radić 12,52100 Pula</item>
      <item>Šahzudin Mulalić, OIB 00940715474, Radićeva 12,52100 Pula</item>
      <item>Općinski sud u Puli - Pola, OIB 38304616284, Kranjčevićeva 8,52100 Pula</item>
      <item>Biljana Grozdanić, OIB 69604631261</item>
      <item>Općinsko državno odvjetništvo u Puli, OIB 52634238587, Rovinjska 2,52100 Pula</item>
      <item>Marijana Grbac, OIB 76787588020,  Anticova 9/III,52100 Pula</item>
    </derivirana_varijabla>
  </DomainObject.Predmet.SudioniciListAdressOIB>
  <DomainObject.UcesnikSudskeRadnje.NazivFormated>
    <izvorni_sadrzaj>Šahzudin Mulalić, OIB 00940715474, Radićeva 12,52100 Pula</izvorni_sadrzaj>
    <derivirana_varijabla naziv="DomainObject.UcesnikSudskeRadnje.NazivFormated_1">Šahzudin Mulalić, OIB 00940715474, Radićeva 12,52100 Pula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00940715474</item>
      <item>, OIB 42111783897</item>
      <item>, OIB null</item>
      <item>, OIB 42111783897</item>
      <item>, OIB 00940715474</item>
      <item>, OIB 38304616284</item>
      <item>, OIB 69604631261</item>
      <item>, OIB 52634238587</item>
      <item>, OIB 76787588020</item>
    </izvorni_sadrzaj>
    <derivirana_varijabla naziv="DomainObject.Predmet.SudioniciListNazivOIB_1">
      <item>, OIB 00940715474</item>
      <item>, OIB 42111783897</item>
      <item>, OIB null</item>
      <item>, OIB 42111783897</item>
      <item>, OIB 00940715474</item>
      <item>, OIB 38304616284</item>
      <item>, OIB 69604631261</item>
      <item>, OIB 52634238587</item>
      <item>, OIB 76787588020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Pula, Trg Republike 1, 52100 Pula
2. Okrivljenik Šahzudin Mulalić, OIB 00940715474, Radićeva 12, 52100 Pula
3. Žrtva / svjedok - žrtva Azemina Mulalić, OIB 42111783897, Radićeva Ulica - Via Stjepan Radić 12, 52100 Pula
4. Branitelj - izabrani Marijana Grbac, OIB 76787588020,  Anticova 9/III, 52100 Pula
5. Okrivljenik Azemina Mulalić, OIB 42111783897, Radićeva Ulica - Via Stjepan Radić 12, 52100 Pula
6. Žrtva / svjedok - žrtva Šahzudin Mulalić, OIB 00940715474, Radićeva 12, 52100 Pula
7. Branitelj - izabrani Biljana Grozdanić, OIB 69604631261</izvorni_sadrzaj>
    <derivirana_varijabla naziv="DomainObject.UcesnikSudskeRadnje.SudskaRadnja.UcesniciObavijest_1">1. Tužitelj Policijska postaja Pula, Trg Republike 1, 52100 Pula
2. Okrivljenik Šahzudin Mulalić, OIB 00940715474, Radićeva 12, 52100 Pula
3. Žrtva / svjedok - žrtva Azemina Mulalić, OIB 42111783897, Radićeva Ulica - Via Stjepan Radić 12, 52100 Pula
4. Branitelj - izabrani Marijana Grbac, OIB 76787588020,  Anticova 9/III, 52100 Pula
5. Okrivljenik Azemina Mulalić, OIB 42111783897, Radićeva Ulica - Via Stjepan Radić 12, 52100 Pula
6. Žrtva / svjedok - žrtva Šahzudin Mulalić, OIB 00940715474, Radićeva 12, 52100 Pula
7. Branitelj - izabrani Biljana Grozdanić, OIB 69604631261</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2025.</izvorni_sadrzaj>
    <derivirana_varijabla naziv="DomainObject.Predmet.DatumPocetkaProcesa_1">4.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Zakona o zaštiti od nasilja u obitelji (2017)</item>
    </derivirana_varijabla>
    <derivirana_varijabla naziv="zakon">
      <item>Zakona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item>
      <item>39/13</item>
      <item>157/13</item>
      <item>110/15</item>
      <item>70/17</item>
      <item>118/18</item>
      <item>114/22</item>
      <item>107/07, 39/13, 157/13, 110/15, 70/17, 118/18 i 114/22</item>
    </derivirana_varijabla>
  </DomainObject.NarodneNovineList>
  <DomainObject.Predmet.OkrivljenikAdresaMjestoRodjenjaList>
    <izvorni_sadrzaj>
      <item>Šahzudin Mulalić, Radićeva 12, 52100 Pula, OIB: 00940715474, rođen-a 22.04.1996., mjesto rođenja TEŠANJ</item>
      <item>Azemina Mulalić, Radićeva Ulica - Via Stjepan Radić 12, 52100 Pula, OIB: 42111783897, rođen-a 01.01.1982., mjesto rođenja MAGLAJ - BIH</item>
    </izvorni_sadrzaj>
    <derivirana_varijabla naziv="DomainObject.Predmet.OkrivljenikAdresaMjestoRodjenjaList_1">
      <item>Šahzudin Mulalić, Radićeva 12, 52100 Pula, OIB: 00940715474, rođen-a 22.04.1996., mjesto rođenja TEŠANJ</item>
      <item>Azemina Mulalić, Radićeva Ulica - Via Stjepan Radić 12, 52100 Pula, OIB: 42111783897, rođen-a 01.01.1982., mjesto rođenja MAGLAJ - BIH</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331</properties:Words>
  <properties:Characters>1842</properties:Characters>
  <properties:Lines>50</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Željka Juričko</cp:lastModifiedBy>
  <cp:lastPrinted>2026-07-07T12:11:00Z</cp:lastPrinted>
  <dcterms:modified xmlns:xsi="http://www.w3.org/2001/XMLSchema-instance" xsi:type="dcterms:W3CDTF">2026-07-07T12:11:00Z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Šahzudin Mulalić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